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Manchester Withington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Manchester Withington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Manchester Withington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Manchester Withington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Manchester Withington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Manchester Withington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68.8% </w:t>
      </w:r>
      <w:r w:rsidRPr="004747BF">
        <w:rPr>
          <w:rFonts w:ascii="Libre Franklin Light" w:eastAsia="Times New Roman" w:hAnsi="Libre Franklin Light" w:cs="Calibri Light"/>
        </w:rPr>
        <w:t xml:space="preserve">of those respondents classified as PGSI 8+ in Manchester Withington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Manchester Withington is estimated to be </w:t>
      </w:r>
      <w:r w:rsidRPr="00773DF7">
        <w:rPr>
          <w:rFonts w:ascii="Libre Franklin Light" w:eastAsia="Times New Roman" w:hAnsi="Libre Franklin Light" w:cs="Calibri Light"/>
          <w:b/>
          <w:bCs/>
          <w:color w:val="C45911" w:themeColor="accent2" w:themeShade="BF"/>
        </w:rPr>
        <w:t xml:space="preserve">£2,711,623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Manchester Withington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Manchester Withington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Manchester Withington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Manchester Withington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anchester With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Manchester Withington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anchester With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Manchester Withington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Manchester Withington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anchester With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Manchester Withington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Manchester Withington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Manchester Withington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Manchester Withington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Manchester Withington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Manchester Withington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£2,711,623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Manchester Withington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£44,168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£913,417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£65,434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£18,403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£33,739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£1,636,462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£2,711,623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Manchester Withington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Manchester Withington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36.6%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 Withington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 Withington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 Withington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 Withington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Manchester Withington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36.6%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Manchester Withington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Manchester Withington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Manchester Withington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Manchester Withington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Manchester Withington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839BCE9-6CFB-498C-942D-ED67AA0015C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